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91160" w14:textId="77777777" w:rsidR="00F40C89" w:rsidRDefault="00F40C89" w:rsidP="00F40C8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BACON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44C5542" w14:textId="77777777" w:rsidR="00F40C89" w:rsidRDefault="00F40C89" w:rsidP="00F40C8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Eccles next the Sea, Suffolk. Pedder.</w:t>
      </w:r>
    </w:p>
    <w:p w14:paraId="6F6FA675" w14:textId="77777777" w:rsidR="00F40C89" w:rsidRDefault="00F40C89" w:rsidP="00F40C8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951BC68" w14:textId="77777777" w:rsidR="00F40C89" w:rsidRDefault="00F40C89" w:rsidP="00F40C8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FB5BCD2" w14:textId="77777777" w:rsidR="00F40C89" w:rsidRDefault="00F40C89" w:rsidP="00F40C8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Thomas Thorp, Prior of Hickling(q.v.), brought a plaint of debt against him,</w:t>
      </w:r>
    </w:p>
    <w:p w14:paraId="3A19925D" w14:textId="77777777" w:rsidR="00F40C89" w:rsidRDefault="00F40C89" w:rsidP="00F40C8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John Potter of Middleton(q.v.) and John Nobbys of Parham(q.v.).</w:t>
      </w:r>
    </w:p>
    <w:p w14:paraId="0210DDF8" w14:textId="77777777" w:rsidR="00F40C89" w:rsidRDefault="00F40C89" w:rsidP="00F40C8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C2020F3" w14:textId="77777777" w:rsidR="00F40C89" w:rsidRDefault="00F40C89" w:rsidP="00F40C8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79CEA69" w14:textId="77777777" w:rsidR="00F40C89" w:rsidRDefault="00F40C89" w:rsidP="00F40C8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6BD4EC2" w14:textId="39D9B0B6" w:rsidR="00BA00AB" w:rsidRPr="00EB3209" w:rsidRDefault="00F40C89" w:rsidP="00F40C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28 February 2021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0ABAD5" w14:textId="77777777" w:rsidR="00F40C89" w:rsidRDefault="00F40C89" w:rsidP="009139A6">
      <w:r>
        <w:separator/>
      </w:r>
    </w:p>
  </w:endnote>
  <w:endnote w:type="continuationSeparator" w:id="0">
    <w:p w14:paraId="1A7B8B6B" w14:textId="77777777" w:rsidR="00F40C89" w:rsidRDefault="00F40C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EC6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7F761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48A8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832000" w14:textId="77777777" w:rsidR="00F40C89" w:rsidRDefault="00F40C89" w:rsidP="009139A6">
      <w:r>
        <w:separator/>
      </w:r>
    </w:p>
  </w:footnote>
  <w:footnote w:type="continuationSeparator" w:id="0">
    <w:p w14:paraId="294EF98D" w14:textId="77777777" w:rsidR="00F40C89" w:rsidRDefault="00F40C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3AEE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E93B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CC8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89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40C8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3C175"/>
  <w15:chartTrackingRefBased/>
  <w15:docId w15:val="{7B929E15-4B89-4790-9622-EEC1D28AE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40C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2021-03-30T09:32:00Z</dcterms:created>
  <dcterms:modified xsi:type="dcterms:W3CDTF">2021-03-30T09:32:00Z</dcterms:modified>
</cp:coreProperties>
</file>